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D2E93" w14:textId="77777777" w:rsidR="002B7E0C" w:rsidRPr="00E77870" w:rsidRDefault="002B7E0C" w:rsidP="002B7E0C">
      <w:pPr>
        <w:pStyle w:val="NoSpacing"/>
      </w:pPr>
      <w:r w:rsidRPr="00CD06C2">
        <w:rPr>
          <w:noProof/>
          <w:u w:val="single"/>
        </w:rPr>
        <w:t>David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WILLIAMSON</w:t>
      </w:r>
      <w:r w:rsidRPr="00E77870">
        <w:t xml:space="preserve">      (fl.14</w:t>
      </w:r>
      <w:r>
        <w:t>74</w:t>
      </w:r>
      <w:r w:rsidRPr="00E77870">
        <w:t>)</w:t>
      </w:r>
    </w:p>
    <w:p w14:paraId="72A09BA9" w14:textId="2B1F2DC9" w:rsidR="002B7E0C" w:rsidRDefault="002B7E0C" w:rsidP="002B7E0C">
      <w:pPr>
        <w:pStyle w:val="NoSpacing"/>
      </w:pPr>
      <w:r>
        <w:t xml:space="preserve">of York. </w:t>
      </w:r>
      <w:r w:rsidRPr="00CD06C2">
        <w:rPr>
          <w:noProof/>
        </w:rPr>
        <w:t>Bra</w:t>
      </w:r>
      <w:r w:rsidR="00B30436">
        <w:rPr>
          <w:noProof/>
        </w:rPr>
        <w:t>s</w:t>
      </w:r>
      <w:r w:rsidRPr="00CD06C2">
        <w:rPr>
          <w:noProof/>
        </w:rPr>
        <w:t>ier</w:t>
      </w:r>
      <w:r>
        <w:t>.</w:t>
      </w:r>
    </w:p>
    <w:p w14:paraId="16808F91" w14:textId="77777777" w:rsidR="002B7E0C" w:rsidRDefault="002B7E0C" w:rsidP="002B7E0C">
      <w:pPr>
        <w:pStyle w:val="NoSpacing"/>
      </w:pPr>
    </w:p>
    <w:p w14:paraId="5D107A2D" w14:textId="77777777" w:rsidR="002B7E0C" w:rsidRDefault="002B7E0C" w:rsidP="002B7E0C">
      <w:pPr>
        <w:pStyle w:val="NoSpacing"/>
      </w:pPr>
    </w:p>
    <w:p w14:paraId="5C2BFBA5" w14:textId="77777777" w:rsidR="002B7E0C" w:rsidRDefault="002B7E0C" w:rsidP="002B7E0C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14:paraId="1E61C6FB" w14:textId="77777777" w:rsidR="002B7E0C" w:rsidRDefault="002B7E0C" w:rsidP="002B7E0C">
      <w:pPr>
        <w:pStyle w:val="NoSpacing"/>
      </w:pPr>
    </w:p>
    <w:p w14:paraId="281B3D16" w14:textId="77777777" w:rsidR="002B7E0C" w:rsidRDefault="002B7E0C" w:rsidP="002B7E0C">
      <w:pPr>
        <w:pStyle w:val="NoSpacing"/>
      </w:pPr>
    </w:p>
    <w:p w14:paraId="38034DC8" w14:textId="77777777" w:rsidR="002B7E0C" w:rsidRDefault="002B7E0C" w:rsidP="002B7E0C">
      <w:pPr>
        <w:pStyle w:val="NoSpacing"/>
      </w:pPr>
      <w:r>
        <w:t>15 May 2014</w:t>
      </w:r>
    </w:p>
    <w:p w14:paraId="71CBD4DC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59916" w14:textId="77777777" w:rsidR="002B7E0C" w:rsidRDefault="002B7E0C" w:rsidP="00920DE3">
      <w:pPr>
        <w:spacing w:after="0" w:line="240" w:lineRule="auto"/>
      </w:pPr>
      <w:r>
        <w:separator/>
      </w:r>
    </w:p>
  </w:endnote>
  <w:endnote w:type="continuationSeparator" w:id="0">
    <w:p w14:paraId="1901C21F" w14:textId="77777777" w:rsidR="002B7E0C" w:rsidRDefault="002B7E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EE7B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32FC5" w14:textId="77777777" w:rsidR="00C009D8" w:rsidRPr="00C009D8" w:rsidRDefault="00C009D8">
    <w:pPr>
      <w:pStyle w:val="Footer"/>
    </w:pPr>
    <w:r>
      <w:t>Copyright I.S.Rogers 9 August 2013</w:t>
    </w:r>
  </w:p>
  <w:p w14:paraId="127C7BED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06577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1E8A5" w14:textId="77777777" w:rsidR="002B7E0C" w:rsidRDefault="002B7E0C" w:rsidP="00920DE3">
      <w:pPr>
        <w:spacing w:after="0" w:line="240" w:lineRule="auto"/>
      </w:pPr>
      <w:r>
        <w:separator/>
      </w:r>
    </w:p>
  </w:footnote>
  <w:footnote w:type="continuationSeparator" w:id="0">
    <w:p w14:paraId="1016764D" w14:textId="77777777" w:rsidR="002B7E0C" w:rsidRDefault="002B7E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15DC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DAF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7B0A5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E0C"/>
    <w:rsid w:val="00120749"/>
    <w:rsid w:val="002B7E0C"/>
    <w:rsid w:val="00624CAE"/>
    <w:rsid w:val="00920DE3"/>
    <w:rsid w:val="00B3043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4783C"/>
  <w15:docId w15:val="{0083A095-D5E8-42A9-B951-D3936A31A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2015-06-03T21:54:00Z</dcterms:created>
  <dcterms:modified xsi:type="dcterms:W3CDTF">2023-05-18T21:02:00Z</dcterms:modified>
</cp:coreProperties>
</file>